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B36" w:rsidRPr="00CC5A1A" w:rsidRDefault="00025B36">
      <w:pPr>
        <w:rPr>
          <w:rFonts w:ascii="Arial" w:hAnsi="Arial" w:cs="Arial"/>
          <w:sz w:val="20"/>
          <w:szCs w:val="20"/>
        </w:rPr>
      </w:pPr>
    </w:p>
    <w:p w:rsidR="00385706" w:rsidRPr="00CC5A1A" w:rsidRDefault="00385706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1077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5529"/>
      </w:tblGrid>
      <w:tr w:rsidR="002C4F45" w:rsidRPr="00AD1B54" w:rsidTr="00F96BA3">
        <w:tc>
          <w:tcPr>
            <w:tcW w:w="5245" w:type="dxa"/>
          </w:tcPr>
          <w:p w:rsidR="00194B7B" w:rsidRDefault="00F04493" w:rsidP="002C4F45">
            <w:pPr>
              <w:ind w:right="17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Digitale </w:t>
            </w:r>
            <w:r w:rsidR="009B3160">
              <w:rPr>
                <w:rFonts w:ascii="Arial" w:hAnsi="Arial" w:cs="Arial"/>
                <w:b/>
                <w:sz w:val="24"/>
                <w:szCs w:val="24"/>
              </w:rPr>
              <w:t>Kommunikation</w:t>
            </w:r>
            <w:r w:rsidR="004421AA">
              <w:rPr>
                <w:rFonts w:ascii="Arial" w:hAnsi="Arial" w:cs="Arial"/>
                <w:b/>
                <w:sz w:val="24"/>
                <w:szCs w:val="24"/>
              </w:rPr>
              <w:t xml:space="preserve"> zwischen Kindergarten/Schule und Familie sowie </w:t>
            </w:r>
            <w:r w:rsidR="00F15959" w:rsidRPr="00CC5A1A">
              <w:rPr>
                <w:rFonts w:ascii="Arial" w:hAnsi="Arial" w:cs="Arial"/>
                <w:b/>
                <w:sz w:val="24"/>
                <w:szCs w:val="24"/>
              </w:rPr>
              <w:t>Wahl des</w:t>
            </w:r>
            <w:r w:rsidR="004421A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15959" w:rsidRPr="00CC5A1A">
              <w:rPr>
                <w:rFonts w:ascii="Arial" w:hAnsi="Arial" w:cs="Arial"/>
                <w:b/>
                <w:sz w:val="24"/>
                <w:szCs w:val="24"/>
              </w:rPr>
              <w:t>digitalen Sonderdomizils</w:t>
            </w:r>
          </w:p>
          <w:p w:rsidR="00716152" w:rsidRPr="00716152" w:rsidRDefault="00716152" w:rsidP="002C4F45">
            <w:pPr>
              <w:ind w:right="172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424210" w:rsidRDefault="00424210" w:rsidP="0065794F">
            <w:pPr>
              <w:ind w:right="170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CC5A1A">
              <w:rPr>
                <w:rFonts w:ascii="Arial" w:hAnsi="Arial" w:cs="Arial"/>
                <w:i/>
                <w:sz w:val="18"/>
                <w:szCs w:val="18"/>
              </w:rPr>
              <w:t>(Artikel 47 des Zivilgesetzbuches – Artikel 3-bis</w:t>
            </w:r>
            <w:r w:rsidR="00C948A4" w:rsidRPr="00CC5A1A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CC5A1A">
              <w:rPr>
                <w:rFonts w:ascii="Arial" w:hAnsi="Arial" w:cs="Arial"/>
                <w:i/>
                <w:sz w:val="18"/>
                <w:szCs w:val="18"/>
              </w:rPr>
              <w:t>Absatz</w:t>
            </w:r>
            <w:r w:rsidR="00C948A4" w:rsidRPr="00CC5A1A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CC5A1A">
              <w:rPr>
                <w:rFonts w:ascii="Arial" w:hAnsi="Arial" w:cs="Arial"/>
                <w:i/>
                <w:sz w:val="18"/>
                <w:szCs w:val="18"/>
              </w:rPr>
              <w:t>4-quinquies des gesetzesvertretenden</w:t>
            </w:r>
            <w:r w:rsidR="00C948A4" w:rsidRPr="00CC5A1A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CC5A1A">
              <w:rPr>
                <w:rFonts w:ascii="Arial" w:hAnsi="Arial" w:cs="Arial"/>
                <w:i/>
                <w:sz w:val="18"/>
                <w:szCs w:val="18"/>
              </w:rPr>
              <w:t>Dekretes</w:t>
            </w:r>
            <w:r w:rsidR="00C948A4" w:rsidRPr="00CC5A1A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CC5A1A">
              <w:rPr>
                <w:rFonts w:ascii="Arial" w:hAnsi="Arial" w:cs="Arial"/>
                <w:i/>
                <w:sz w:val="18"/>
                <w:szCs w:val="18"/>
              </w:rPr>
              <w:t>vom</w:t>
            </w:r>
            <w:r w:rsidR="00D24092" w:rsidRPr="00CC5A1A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CC5A1A">
              <w:rPr>
                <w:rFonts w:ascii="Arial" w:hAnsi="Arial" w:cs="Arial"/>
                <w:i/>
                <w:sz w:val="18"/>
                <w:szCs w:val="18"/>
              </w:rPr>
              <w:t>7. März 2005, Nr. 82)</w:t>
            </w:r>
          </w:p>
          <w:p w:rsidR="0097661F" w:rsidRPr="00CC5A1A" w:rsidRDefault="0097661F" w:rsidP="00E074C8">
            <w:pPr>
              <w:ind w:right="170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  <w:p w:rsidR="0078303A" w:rsidRPr="00CC5A1A" w:rsidRDefault="0078303A" w:rsidP="002C4F45">
            <w:pPr>
              <w:ind w:left="1068" w:right="1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</w:tcPr>
          <w:p w:rsidR="00194B7B" w:rsidRDefault="00C362E4" w:rsidP="002C4F45">
            <w:pPr>
              <w:ind w:left="170"/>
              <w:jc w:val="center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t-IT"/>
              </w:rPr>
              <w:t>Comunicazione</w:t>
            </w:r>
            <w:r w:rsidR="00706CD9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 digitale </w:t>
            </w:r>
            <w:r w:rsidR="005B5C8C">
              <w:rPr>
                <w:rFonts w:ascii="Arial" w:hAnsi="Arial" w:cs="Arial"/>
                <w:b/>
                <w:sz w:val="24"/>
                <w:szCs w:val="24"/>
                <w:lang w:val="it-IT"/>
              </w:rPr>
              <w:t>tra scuola e</w:t>
            </w:r>
            <w:r w:rsidR="00C43FF7">
              <w:rPr>
                <w:rFonts w:ascii="Arial" w:hAnsi="Arial" w:cs="Arial"/>
                <w:b/>
                <w:sz w:val="24"/>
                <w:szCs w:val="24"/>
                <w:lang w:val="it-IT"/>
              </w:rPr>
              <w:br/>
            </w:r>
            <w:r w:rsidR="005B5C8C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famiglie </w:t>
            </w:r>
            <w:r w:rsidR="00C43FF7">
              <w:rPr>
                <w:rFonts w:ascii="Arial" w:hAnsi="Arial" w:cs="Arial"/>
                <w:b/>
                <w:sz w:val="24"/>
                <w:szCs w:val="24"/>
                <w:lang w:val="it-IT"/>
              </w:rPr>
              <w:t>nonché</w:t>
            </w:r>
            <w:r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 e</w:t>
            </w:r>
            <w:r w:rsidR="00194B7B" w:rsidRPr="00CC5A1A">
              <w:rPr>
                <w:rFonts w:ascii="Arial" w:hAnsi="Arial" w:cs="Arial"/>
                <w:b/>
                <w:sz w:val="24"/>
                <w:szCs w:val="24"/>
                <w:lang w:val="it-IT"/>
              </w:rPr>
              <w:t>lezione</w:t>
            </w:r>
            <w:r w:rsidR="00C43FF7">
              <w:rPr>
                <w:rFonts w:ascii="Arial" w:hAnsi="Arial" w:cs="Arial"/>
                <w:b/>
                <w:sz w:val="24"/>
                <w:szCs w:val="24"/>
                <w:lang w:val="it-IT"/>
              </w:rPr>
              <w:br/>
            </w:r>
            <w:r w:rsidR="00194B7B" w:rsidRPr="00CC5A1A">
              <w:rPr>
                <w:rFonts w:ascii="Arial" w:hAnsi="Arial" w:cs="Arial"/>
                <w:b/>
                <w:sz w:val="24"/>
                <w:szCs w:val="24"/>
                <w:lang w:val="it-IT"/>
              </w:rPr>
              <w:t>del</w:t>
            </w:r>
            <w:r w:rsidR="00D03C95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 </w:t>
            </w:r>
            <w:r w:rsidR="00194B7B" w:rsidRPr="00CC5A1A">
              <w:rPr>
                <w:rFonts w:ascii="Arial" w:hAnsi="Arial" w:cs="Arial"/>
                <w:b/>
                <w:sz w:val="24"/>
                <w:szCs w:val="24"/>
                <w:lang w:val="it-IT"/>
              </w:rPr>
              <w:t>domicilio digitale speciale</w:t>
            </w:r>
          </w:p>
          <w:p w:rsidR="00716152" w:rsidRPr="00716152" w:rsidRDefault="00716152" w:rsidP="00716152">
            <w:pPr>
              <w:ind w:left="170"/>
              <w:jc w:val="center"/>
              <w:rPr>
                <w:rFonts w:ascii="Arial" w:hAnsi="Arial" w:cs="Arial"/>
                <w:sz w:val="12"/>
                <w:szCs w:val="12"/>
                <w:lang w:val="it-IT"/>
              </w:rPr>
            </w:pPr>
          </w:p>
          <w:p w:rsidR="00194B7B" w:rsidRPr="00716152" w:rsidRDefault="00194B7B" w:rsidP="00E074C8">
            <w:pPr>
              <w:ind w:right="170"/>
              <w:jc w:val="center"/>
              <w:rPr>
                <w:rFonts w:ascii="Arial" w:hAnsi="Arial" w:cs="Arial"/>
                <w:i/>
                <w:sz w:val="18"/>
                <w:szCs w:val="18"/>
                <w:lang w:val="it-IT"/>
              </w:rPr>
            </w:pPr>
            <w:r w:rsidRPr="00716152">
              <w:rPr>
                <w:rFonts w:ascii="Arial" w:hAnsi="Arial" w:cs="Arial"/>
                <w:i/>
                <w:sz w:val="18"/>
                <w:szCs w:val="18"/>
                <w:lang w:val="it-IT"/>
              </w:rPr>
              <w:t>(articolo 47 del Codice civile – articolo 3-bis,</w:t>
            </w:r>
            <w:r w:rsidR="00074186" w:rsidRPr="00716152">
              <w:rPr>
                <w:rFonts w:ascii="Arial" w:hAnsi="Arial" w:cs="Arial"/>
                <w:i/>
                <w:sz w:val="18"/>
                <w:szCs w:val="18"/>
                <w:lang w:val="it-IT"/>
              </w:rPr>
              <w:br/>
            </w:r>
            <w:r w:rsidRPr="00716152">
              <w:rPr>
                <w:rFonts w:ascii="Arial" w:hAnsi="Arial" w:cs="Arial"/>
                <w:i/>
                <w:sz w:val="18"/>
                <w:szCs w:val="18"/>
                <w:lang w:val="it-IT"/>
              </w:rPr>
              <w:t>comma</w:t>
            </w:r>
            <w:r w:rsidR="00105A2F" w:rsidRPr="00716152">
              <w:rPr>
                <w:rFonts w:ascii="Arial" w:hAnsi="Arial" w:cs="Arial"/>
                <w:i/>
                <w:sz w:val="18"/>
                <w:szCs w:val="18"/>
                <w:lang w:val="it-IT"/>
              </w:rPr>
              <w:t xml:space="preserve"> </w:t>
            </w:r>
            <w:r w:rsidRPr="00716152">
              <w:rPr>
                <w:rFonts w:ascii="Arial" w:hAnsi="Arial" w:cs="Arial"/>
                <w:i/>
                <w:sz w:val="18"/>
                <w:szCs w:val="18"/>
                <w:lang w:val="it-IT"/>
              </w:rPr>
              <w:t>4-quinquies, del decreto legislativo</w:t>
            </w:r>
            <w:r w:rsidR="00074186" w:rsidRPr="00716152">
              <w:rPr>
                <w:rFonts w:ascii="Arial" w:hAnsi="Arial" w:cs="Arial"/>
                <w:i/>
                <w:sz w:val="18"/>
                <w:szCs w:val="18"/>
                <w:lang w:val="it-IT"/>
              </w:rPr>
              <w:br/>
            </w:r>
            <w:r w:rsidRPr="00716152">
              <w:rPr>
                <w:rFonts w:ascii="Arial" w:hAnsi="Arial" w:cs="Arial"/>
                <w:i/>
                <w:sz w:val="18"/>
                <w:szCs w:val="18"/>
                <w:lang w:val="it-IT"/>
              </w:rPr>
              <w:t>7 marzo 2005, n. 82)</w:t>
            </w:r>
          </w:p>
          <w:p w:rsidR="0078303A" w:rsidRPr="00CC5A1A" w:rsidRDefault="0078303A" w:rsidP="002C4F45">
            <w:pPr>
              <w:ind w:left="17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2C4F45" w:rsidRPr="00A36670" w:rsidTr="00F96BA3">
        <w:tc>
          <w:tcPr>
            <w:tcW w:w="5245" w:type="dxa"/>
          </w:tcPr>
          <w:p w:rsidR="00D24092" w:rsidRDefault="00983FAE" w:rsidP="001054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Der/D</w:t>
            </w:r>
            <w:r w:rsidR="00C06C60">
              <w:rPr>
                <w:rFonts w:ascii="Arial" w:hAnsi="Arial" w:cs="Arial"/>
                <w:sz w:val="20"/>
                <w:szCs w:val="20"/>
              </w:rPr>
              <w:t>ie Unterfertigte</w:t>
            </w:r>
            <w:bookmarkStart w:id="0" w:name="_GoBack"/>
            <w:bookmarkEnd w:id="0"/>
          </w:p>
          <w:p w:rsidR="00D03C95" w:rsidRPr="00716152" w:rsidRDefault="00D03C95" w:rsidP="001054FE">
            <w:pPr>
              <w:rPr>
                <w:rFonts w:ascii="Arial" w:hAnsi="Arial" w:cs="Arial"/>
                <w:sz w:val="20"/>
                <w:szCs w:val="20"/>
              </w:rPr>
            </w:pPr>
          </w:p>
          <w:p w:rsidR="00D24092" w:rsidRPr="00716152" w:rsidRDefault="00D24092" w:rsidP="001054FE">
            <w:pPr>
              <w:rPr>
                <w:rFonts w:ascii="Arial" w:hAnsi="Arial" w:cs="Arial"/>
                <w:sz w:val="20"/>
                <w:szCs w:val="20"/>
              </w:rPr>
            </w:pPr>
            <w:r w:rsidRPr="00716152">
              <w:rPr>
                <w:rFonts w:ascii="Arial" w:hAnsi="Arial" w:cs="Arial"/>
                <w:sz w:val="20"/>
                <w:szCs w:val="20"/>
              </w:rPr>
              <w:t>_____________________________</w:t>
            </w:r>
            <w:r w:rsidR="00CC5A1A" w:rsidRPr="00716152">
              <w:rPr>
                <w:rFonts w:ascii="Arial" w:hAnsi="Arial" w:cs="Arial"/>
                <w:sz w:val="20"/>
                <w:szCs w:val="20"/>
              </w:rPr>
              <w:t>_</w:t>
            </w:r>
            <w:r w:rsidRPr="00716152">
              <w:rPr>
                <w:rFonts w:ascii="Arial" w:hAnsi="Arial" w:cs="Arial"/>
                <w:sz w:val="20"/>
                <w:szCs w:val="20"/>
              </w:rPr>
              <w:t>_______________</w:t>
            </w:r>
          </w:p>
          <w:p w:rsidR="00EE7AB1" w:rsidRPr="00716152" w:rsidRDefault="00EE7AB1" w:rsidP="001054FE">
            <w:pPr>
              <w:rPr>
                <w:rFonts w:ascii="Arial" w:hAnsi="Arial" w:cs="Arial"/>
                <w:sz w:val="20"/>
                <w:szCs w:val="20"/>
              </w:rPr>
            </w:pPr>
          </w:p>
          <w:p w:rsidR="00D24092" w:rsidRPr="00716152" w:rsidRDefault="00C06C60" w:rsidP="001054FE">
            <w:pPr>
              <w:rPr>
                <w:rFonts w:ascii="Arial" w:hAnsi="Arial" w:cs="Arial"/>
                <w:sz w:val="20"/>
                <w:szCs w:val="20"/>
              </w:rPr>
            </w:pPr>
            <w:r w:rsidRPr="00716152">
              <w:rPr>
                <w:rFonts w:ascii="Arial" w:hAnsi="Arial" w:cs="Arial"/>
                <w:sz w:val="20"/>
                <w:szCs w:val="20"/>
              </w:rPr>
              <w:t>Erziehungsverantwortliche/r</w:t>
            </w:r>
            <w:r w:rsidR="00D03C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C5A">
              <w:rPr>
                <w:rFonts w:ascii="Arial" w:hAnsi="Arial" w:cs="Arial"/>
                <w:sz w:val="20"/>
                <w:szCs w:val="20"/>
              </w:rPr>
              <w:t>von</w:t>
            </w:r>
          </w:p>
          <w:p w:rsidR="00D24092" w:rsidRPr="00716152" w:rsidRDefault="00D24092" w:rsidP="001054FE">
            <w:pPr>
              <w:rPr>
                <w:rFonts w:ascii="Arial" w:hAnsi="Arial" w:cs="Arial"/>
                <w:sz w:val="20"/>
                <w:szCs w:val="20"/>
              </w:rPr>
            </w:pPr>
          </w:p>
          <w:p w:rsidR="00D24092" w:rsidRPr="00CC5A1A" w:rsidRDefault="00D24092" w:rsidP="001054FE">
            <w:pPr>
              <w:rPr>
                <w:rFonts w:ascii="Arial" w:hAnsi="Arial" w:cs="Arial"/>
                <w:sz w:val="20"/>
                <w:szCs w:val="20"/>
              </w:rPr>
            </w:pPr>
            <w:r w:rsidRPr="00FD77A1">
              <w:rPr>
                <w:rFonts w:ascii="Arial" w:hAnsi="Arial" w:cs="Arial"/>
                <w:sz w:val="20"/>
                <w:szCs w:val="20"/>
              </w:rPr>
              <w:t>__________________</w:t>
            </w:r>
            <w:r w:rsidRPr="00CC5A1A">
              <w:rPr>
                <w:rFonts w:ascii="Arial" w:hAnsi="Arial" w:cs="Arial"/>
                <w:sz w:val="20"/>
                <w:szCs w:val="20"/>
              </w:rPr>
              <w:t>__</w:t>
            </w:r>
            <w:r w:rsidR="00CC5A1A">
              <w:rPr>
                <w:rFonts w:ascii="Arial" w:hAnsi="Arial" w:cs="Arial"/>
                <w:sz w:val="20"/>
                <w:szCs w:val="20"/>
              </w:rPr>
              <w:t>_</w:t>
            </w:r>
            <w:r w:rsidRPr="00CC5A1A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D24092" w:rsidRPr="00CC5A1A" w:rsidRDefault="00D24092" w:rsidP="001054FE">
            <w:pPr>
              <w:rPr>
                <w:rFonts w:ascii="Arial" w:hAnsi="Arial" w:cs="Arial"/>
                <w:sz w:val="20"/>
                <w:szCs w:val="20"/>
              </w:rPr>
            </w:pPr>
          </w:p>
          <w:p w:rsidR="00D24092" w:rsidRPr="00CC5A1A" w:rsidRDefault="00FD77A1" w:rsidP="001054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Kindergarten/</w:t>
            </w:r>
            <w:r w:rsidR="00D24092" w:rsidRPr="00CC5A1A">
              <w:rPr>
                <w:rFonts w:ascii="Arial" w:hAnsi="Arial" w:cs="Arial"/>
                <w:sz w:val="20"/>
                <w:szCs w:val="20"/>
              </w:rPr>
              <w:t>Schule _____________________</w:t>
            </w: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="00D24092" w:rsidRPr="00CC5A1A">
              <w:rPr>
                <w:rFonts w:ascii="Arial" w:hAnsi="Arial" w:cs="Arial"/>
                <w:sz w:val="20"/>
                <w:szCs w:val="20"/>
              </w:rPr>
              <w:t>______</w:t>
            </w:r>
          </w:p>
          <w:p w:rsidR="00D24092" w:rsidRDefault="00D24092" w:rsidP="001054FE">
            <w:pPr>
              <w:rPr>
                <w:rFonts w:ascii="Arial" w:hAnsi="Arial" w:cs="Arial"/>
                <w:sz w:val="20"/>
                <w:szCs w:val="20"/>
              </w:rPr>
            </w:pPr>
          </w:p>
          <w:p w:rsidR="0078303A" w:rsidRPr="00CC5A1A" w:rsidRDefault="00D909A7" w:rsidP="004421AA">
            <w:pPr>
              <w:rPr>
                <w:rFonts w:ascii="Arial" w:hAnsi="Arial" w:cs="Arial"/>
                <w:sz w:val="20"/>
                <w:szCs w:val="20"/>
              </w:rPr>
            </w:pPr>
            <w:r w:rsidRPr="00CC5A1A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lasse ____</w:t>
            </w:r>
            <w:r w:rsidR="00C05B51">
              <w:rPr>
                <w:rFonts w:ascii="Arial" w:hAnsi="Arial" w:cs="Arial"/>
                <w:sz w:val="20"/>
                <w:szCs w:val="20"/>
              </w:rPr>
              <w:t>___</w:t>
            </w:r>
            <w:r>
              <w:rPr>
                <w:rFonts w:ascii="Arial" w:hAnsi="Arial" w:cs="Arial"/>
                <w:sz w:val="20"/>
                <w:szCs w:val="20"/>
              </w:rPr>
              <w:t>___</w:t>
            </w:r>
            <w:r w:rsidR="004F1506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5529" w:type="dxa"/>
          </w:tcPr>
          <w:p w:rsidR="00A0193C" w:rsidRPr="00CC5A1A" w:rsidRDefault="00424210" w:rsidP="00F96BA3">
            <w:pPr>
              <w:ind w:left="17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C5A1A">
              <w:rPr>
                <w:rFonts w:ascii="Arial" w:hAnsi="Arial" w:cs="Arial"/>
                <w:sz w:val="20"/>
                <w:szCs w:val="20"/>
                <w:lang w:val="it-IT"/>
              </w:rPr>
              <w:t>Il/La richiedente</w:t>
            </w:r>
            <w:r w:rsidR="00A36670">
              <w:rPr>
                <w:rFonts w:ascii="Arial" w:hAnsi="Arial" w:cs="Arial"/>
                <w:sz w:val="20"/>
                <w:szCs w:val="20"/>
                <w:lang w:val="it-IT"/>
              </w:rPr>
              <w:t>,</w:t>
            </w:r>
          </w:p>
          <w:p w:rsidR="00A0193C" w:rsidRPr="00CC5A1A" w:rsidRDefault="00A0193C" w:rsidP="00F96BA3">
            <w:pPr>
              <w:ind w:left="17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A0193C" w:rsidRPr="00CC5A1A" w:rsidRDefault="00A0193C" w:rsidP="00F96BA3">
            <w:pPr>
              <w:ind w:left="17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C5A1A">
              <w:rPr>
                <w:rFonts w:ascii="Arial" w:hAnsi="Arial" w:cs="Arial"/>
                <w:sz w:val="20"/>
                <w:szCs w:val="20"/>
                <w:lang w:val="it-IT"/>
              </w:rPr>
              <w:t>______________</w:t>
            </w:r>
            <w:r w:rsidR="00F96BA3">
              <w:rPr>
                <w:rFonts w:ascii="Arial" w:hAnsi="Arial" w:cs="Arial"/>
                <w:sz w:val="20"/>
                <w:szCs w:val="20"/>
                <w:lang w:val="it-IT"/>
              </w:rPr>
              <w:t>_</w:t>
            </w:r>
            <w:r w:rsidRPr="00CC5A1A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</w:t>
            </w:r>
          </w:p>
          <w:p w:rsidR="00EE7AB1" w:rsidRDefault="00EE7AB1" w:rsidP="00F96BA3">
            <w:pPr>
              <w:ind w:left="17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A0193C" w:rsidRPr="00CC5A1A" w:rsidRDefault="00976C78" w:rsidP="00F96BA3">
            <w:pPr>
              <w:ind w:left="170"/>
              <w:rPr>
                <w:rFonts w:ascii="Arial" w:hAnsi="Arial" w:cs="Arial"/>
                <w:sz w:val="20"/>
                <w:szCs w:val="20"/>
                <w:lang w:val="it-IT"/>
              </w:rPr>
            </w:pPr>
            <w:bookmarkStart w:id="1" w:name="_Hlk514853861"/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esercente </w:t>
            </w:r>
            <w:r w:rsidR="00A0193C" w:rsidRPr="00CC5A1A">
              <w:rPr>
                <w:rFonts w:ascii="Arial" w:hAnsi="Arial" w:cs="Arial"/>
                <w:sz w:val="20"/>
                <w:szCs w:val="20"/>
                <w:lang w:val="it-IT"/>
              </w:rPr>
              <w:t xml:space="preserve">la responsabilità genitoriale </w:t>
            </w:r>
            <w:r w:rsidR="00A36670">
              <w:rPr>
                <w:rFonts w:ascii="Arial" w:hAnsi="Arial" w:cs="Arial"/>
                <w:sz w:val="20"/>
                <w:szCs w:val="20"/>
                <w:lang w:val="it-IT"/>
              </w:rPr>
              <w:t xml:space="preserve">nei confronti </w:t>
            </w:r>
            <w:r w:rsidR="00A0193C" w:rsidRPr="00CC5A1A">
              <w:rPr>
                <w:rFonts w:ascii="Arial" w:hAnsi="Arial" w:cs="Arial"/>
                <w:sz w:val="20"/>
                <w:szCs w:val="20"/>
                <w:lang w:val="it-IT"/>
              </w:rPr>
              <w:t>di</w:t>
            </w:r>
          </w:p>
          <w:bookmarkEnd w:id="1"/>
          <w:p w:rsidR="00A0193C" w:rsidRPr="00CC5A1A" w:rsidRDefault="00A0193C" w:rsidP="00F96BA3">
            <w:pPr>
              <w:ind w:left="17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CC5A1A" w:rsidRPr="00EE7AB1" w:rsidRDefault="00CC5A1A" w:rsidP="00F96BA3">
            <w:pPr>
              <w:ind w:left="176"/>
              <w:rPr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</w:t>
            </w:r>
            <w:r w:rsidR="00F96BA3">
              <w:rPr>
                <w:rFonts w:ascii="Arial" w:hAnsi="Arial" w:cs="Arial"/>
                <w:sz w:val="20"/>
                <w:szCs w:val="20"/>
                <w:lang w:val="it-IT"/>
              </w:rPr>
              <w:t>_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_______________</w:t>
            </w:r>
          </w:p>
          <w:p w:rsidR="00F96BA3" w:rsidRDefault="00F96BA3" w:rsidP="00B605B7">
            <w:pPr>
              <w:ind w:left="17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A0193C" w:rsidRPr="00CC5A1A" w:rsidRDefault="00F832F6" w:rsidP="00B605B7">
            <w:pPr>
              <w:ind w:left="170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s</w:t>
            </w:r>
            <w:r w:rsidR="00161AF3">
              <w:rPr>
                <w:rFonts w:ascii="Arial" w:hAnsi="Arial" w:cs="Arial"/>
                <w:sz w:val="20"/>
                <w:szCs w:val="20"/>
                <w:lang w:val="it-IT"/>
              </w:rPr>
              <w:t>cuola</w:t>
            </w:r>
            <w:r w:rsidR="00A0193C" w:rsidRPr="00CC5A1A">
              <w:rPr>
                <w:rFonts w:ascii="Arial" w:hAnsi="Arial" w:cs="Arial"/>
                <w:sz w:val="20"/>
                <w:szCs w:val="20"/>
                <w:lang w:val="it-IT"/>
              </w:rPr>
              <w:t xml:space="preserve"> _______</w:t>
            </w:r>
            <w:r w:rsidR="00287316" w:rsidRPr="00CC5A1A">
              <w:rPr>
                <w:rFonts w:ascii="Arial" w:hAnsi="Arial" w:cs="Arial"/>
                <w:sz w:val="20"/>
                <w:szCs w:val="20"/>
                <w:lang w:val="it-IT"/>
              </w:rPr>
              <w:t>____</w:t>
            </w:r>
            <w:r w:rsidR="00A0193C" w:rsidRPr="00CC5A1A">
              <w:rPr>
                <w:rFonts w:ascii="Arial" w:hAnsi="Arial" w:cs="Arial"/>
                <w:sz w:val="20"/>
                <w:szCs w:val="20"/>
                <w:lang w:val="it-IT"/>
              </w:rPr>
              <w:t>_________</w:t>
            </w:r>
            <w:r w:rsidR="00D909A7">
              <w:rPr>
                <w:rFonts w:ascii="Arial" w:hAnsi="Arial" w:cs="Arial"/>
                <w:sz w:val="20"/>
                <w:szCs w:val="20"/>
                <w:lang w:val="it-IT"/>
              </w:rPr>
              <w:t>__________</w:t>
            </w:r>
            <w:r w:rsidR="00A0193C" w:rsidRPr="00CC5A1A">
              <w:rPr>
                <w:rFonts w:ascii="Arial" w:hAnsi="Arial" w:cs="Arial"/>
                <w:sz w:val="20"/>
                <w:szCs w:val="20"/>
                <w:lang w:val="it-IT"/>
              </w:rPr>
              <w:t>______</w:t>
            </w:r>
            <w:r w:rsidR="00F96BA3">
              <w:rPr>
                <w:rFonts w:ascii="Arial" w:hAnsi="Arial" w:cs="Arial"/>
                <w:sz w:val="20"/>
                <w:szCs w:val="20"/>
                <w:lang w:val="it-IT"/>
              </w:rPr>
              <w:t>_</w:t>
            </w:r>
            <w:r w:rsidR="00A0193C" w:rsidRPr="00CC5A1A">
              <w:rPr>
                <w:rFonts w:ascii="Arial" w:hAnsi="Arial" w:cs="Arial"/>
                <w:sz w:val="20"/>
                <w:szCs w:val="20"/>
                <w:lang w:val="it-IT"/>
              </w:rPr>
              <w:t>__</w:t>
            </w:r>
          </w:p>
          <w:p w:rsidR="00A0193C" w:rsidRDefault="00A0193C" w:rsidP="00B605B7">
            <w:pPr>
              <w:ind w:left="17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78303A" w:rsidRPr="00CC5A1A" w:rsidRDefault="00D909A7" w:rsidP="004421AA">
            <w:pPr>
              <w:ind w:left="17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C5A1A">
              <w:rPr>
                <w:rFonts w:ascii="Arial" w:hAnsi="Arial" w:cs="Arial"/>
                <w:sz w:val="20"/>
                <w:szCs w:val="20"/>
                <w:lang w:val="it-IT"/>
              </w:rPr>
              <w:t>classe _</w:t>
            </w:r>
            <w:r w:rsidR="00C05B51">
              <w:rPr>
                <w:rFonts w:ascii="Arial" w:hAnsi="Arial" w:cs="Arial"/>
                <w:sz w:val="20"/>
                <w:szCs w:val="20"/>
                <w:lang w:val="it-IT"/>
              </w:rPr>
              <w:t>______</w:t>
            </w:r>
            <w:r w:rsidRPr="00CC5A1A">
              <w:rPr>
                <w:rFonts w:ascii="Arial" w:hAnsi="Arial" w:cs="Arial"/>
                <w:sz w:val="20"/>
                <w:szCs w:val="20"/>
                <w:lang w:val="it-IT"/>
              </w:rPr>
              <w:t>___</w:t>
            </w:r>
          </w:p>
        </w:tc>
      </w:tr>
      <w:tr w:rsidR="002C4F45" w:rsidRPr="00AD1B54" w:rsidTr="00F96BA3">
        <w:tc>
          <w:tcPr>
            <w:tcW w:w="5245" w:type="dxa"/>
          </w:tcPr>
          <w:p w:rsidR="00B65771" w:rsidRPr="00ED16E7" w:rsidRDefault="00B65771" w:rsidP="00AD13EC">
            <w:pPr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</w:p>
          <w:p w:rsidR="00AD13EC" w:rsidRPr="00996477" w:rsidRDefault="004606B3" w:rsidP="00615AFC">
            <w:pPr>
              <w:pStyle w:val="Listenabsatz"/>
              <w:numPr>
                <w:ilvl w:val="0"/>
                <w:numId w:val="10"/>
              </w:numPr>
              <w:spacing w:before="120"/>
              <w:ind w:left="312" w:hanging="312"/>
              <w:rPr>
                <w:rFonts w:ascii="Arial" w:hAnsi="Arial" w:cs="Arial"/>
                <w:b/>
                <w:sz w:val="20"/>
                <w:szCs w:val="20"/>
              </w:rPr>
            </w:pPr>
            <w:r w:rsidRPr="00996477">
              <w:rPr>
                <w:rFonts w:ascii="Arial" w:hAnsi="Arial" w:cs="Arial"/>
                <w:sz w:val="20"/>
                <w:szCs w:val="20"/>
              </w:rPr>
              <w:t>ersucht den Kindergarten/die Schule</w:t>
            </w:r>
            <w:r w:rsidR="00942F74" w:rsidRPr="009964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2F74" w:rsidRPr="00996477"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="00D44641" w:rsidRPr="00996477">
              <w:rPr>
                <w:rFonts w:ascii="Arial" w:hAnsi="Arial" w:cs="Arial"/>
                <w:i/>
                <w:sz w:val="20"/>
                <w:szCs w:val="20"/>
              </w:rPr>
              <w:t xml:space="preserve">llgemeine </w:t>
            </w:r>
            <w:r w:rsidR="00EC28A2" w:rsidRPr="00996477">
              <w:rPr>
                <w:rFonts w:ascii="Arial" w:hAnsi="Arial" w:cs="Arial"/>
                <w:i/>
                <w:sz w:val="20"/>
                <w:szCs w:val="20"/>
              </w:rPr>
              <w:t>Mitteilungen</w:t>
            </w:r>
            <w:r w:rsidR="00E518EA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D0540F" w:rsidRPr="0099647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0540F" w:rsidRPr="00996477">
              <w:rPr>
                <w:rFonts w:ascii="Arial" w:hAnsi="Arial" w:cs="Arial"/>
                <w:sz w:val="20"/>
                <w:szCs w:val="20"/>
              </w:rPr>
              <w:t>wie Informationen oder Einladungen</w:t>
            </w:r>
            <w:r w:rsidR="00E518EA">
              <w:rPr>
                <w:rFonts w:ascii="Arial" w:hAnsi="Arial" w:cs="Arial"/>
                <w:sz w:val="20"/>
                <w:szCs w:val="20"/>
              </w:rPr>
              <w:t>,</w:t>
            </w:r>
            <w:r w:rsidR="00D0540F" w:rsidRPr="009964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6477">
              <w:rPr>
                <w:rFonts w:ascii="Arial" w:hAnsi="Arial" w:cs="Arial"/>
                <w:sz w:val="20"/>
                <w:szCs w:val="20"/>
              </w:rPr>
              <w:t xml:space="preserve">an </w:t>
            </w:r>
            <w:r w:rsidR="00EC28A2" w:rsidRPr="00996477">
              <w:rPr>
                <w:rFonts w:ascii="Arial" w:hAnsi="Arial" w:cs="Arial"/>
                <w:sz w:val="20"/>
                <w:szCs w:val="20"/>
              </w:rPr>
              <w:t>folgende</w:t>
            </w:r>
            <w:r w:rsidR="00942F74" w:rsidRPr="00996477">
              <w:rPr>
                <w:rFonts w:ascii="Arial" w:hAnsi="Arial" w:cs="Arial"/>
                <w:sz w:val="20"/>
                <w:szCs w:val="20"/>
              </w:rPr>
              <w:t xml:space="preserve"> E-Mail-</w:t>
            </w:r>
            <w:r w:rsidR="00B80554" w:rsidRPr="00996477">
              <w:rPr>
                <w:rFonts w:ascii="Arial" w:hAnsi="Arial" w:cs="Arial"/>
                <w:sz w:val="20"/>
                <w:szCs w:val="20"/>
              </w:rPr>
              <w:t xml:space="preserve">Adresse </w:t>
            </w:r>
            <w:r w:rsidR="00996477" w:rsidRPr="00996477">
              <w:rPr>
                <w:rFonts w:ascii="Arial" w:hAnsi="Arial" w:cs="Arial"/>
                <w:sz w:val="20"/>
                <w:szCs w:val="20"/>
              </w:rPr>
              <w:t>zu schicken</w:t>
            </w:r>
            <w:r w:rsidR="00996477">
              <w:rPr>
                <w:rFonts w:ascii="Arial" w:hAnsi="Arial" w:cs="Arial"/>
                <w:sz w:val="20"/>
                <w:szCs w:val="20"/>
              </w:rPr>
              <w:t>:</w:t>
            </w:r>
            <w:r w:rsidR="00B80554" w:rsidRPr="009964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6477">
              <w:rPr>
                <w:rFonts w:ascii="Arial" w:hAnsi="Arial" w:cs="Arial"/>
                <w:sz w:val="20"/>
                <w:szCs w:val="20"/>
              </w:rPr>
              <w:br/>
            </w:r>
          </w:p>
          <w:p w:rsidR="00EC28A2" w:rsidRPr="00D03C95" w:rsidRDefault="00EC28A2" w:rsidP="00AD13EC">
            <w:pPr>
              <w:pStyle w:val="Listenabsatz"/>
              <w:ind w:left="312"/>
              <w:rPr>
                <w:rFonts w:ascii="Arial" w:hAnsi="Arial" w:cs="Arial"/>
                <w:sz w:val="20"/>
                <w:szCs w:val="20"/>
              </w:rPr>
            </w:pPr>
            <w:r w:rsidRPr="00D03C95">
              <w:rPr>
                <w:rFonts w:ascii="Arial" w:hAnsi="Arial" w:cs="Arial"/>
                <w:sz w:val="20"/>
                <w:szCs w:val="20"/>
              </w:rPr>
              <w:t>__________________________________________</w:t>
            </w:r>
          </w:p>
          <w:p w:rsidR="00706CD9" w:rsidRPr="00706CD9" w:rsidRDefault="00706CD9" w:rsidP="00AD13EC">
            <w:pPr>
              <w:pStyle w:val="Listenabsatz"/>
              <w:ind w:left="312"/>
              <w:rPr>
                <w:rFonts w:ascii="Arial" w:hAnsi="Arial" w:cs="Arial"/>
                <w:b/>
                <w:sz w:val="20"/>
                <w:szCs w:val="20"/>
              </w:rPr>
            </w:pPr>
            <w:r w:rsidRPr="00706CD9">
              <w:rPr>
                <w:rFonts w:ascii="Arial" w:hAnsi="Arial" w:cs="Arial"/>
                <w:b/>
                <w:sz w:val="20"/>
                <w:szCs w:val="20"/>
              </w:rPr>
              <w:t>E-Mail-Adresse</w:t>
            </w:r>
          </w:p>
          <w:p w:rsidR="00996477" w:rsidRDefault="00942F74" w:rsidP="00EC28A2">
            <w:pPr>
              <w:pStyle w:val="Listenabsatz"/>
              <w:ind w:left="312"/>
              <w:rPr>
                <w:rFonts w:ascii="Arial" w:eastAsia="Times New Roman" w:hAnsi="Arial" w:cs="Arial"/>
                <w:sz w:val="20"/>
                <w:szCs w:val="20"/>
              </w:rPr>
            </w:pPr>
            <w:r w:rsidRPr="001054FE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996477" w:rsidRPr="00AD13EC">
              <w:rPr>
                <w:rFonts w:ascii="Arial" w:hAnsi="Arial" w:cs="Arial"/>
                <w:sz w:val="20"/>
                <w:szCs w:val="20"/>
              </w:rPr>
              <w:t xml:space="preserve">Eine </w:t>
            </w:r>
            <w:r w:rsidR="00996477" w:rsidRPr="00AD13EC">
              <w:rPr>
                <w:rFonts w:ascii="Arial" w:eastAsia="Times New Roman" w:hAnsi="Arial" w:cs="Arial"/>
                <w:sz w:val="20"/>
                <w:szCs w:val="20"/>
              </w:rPr>
              <w:t>eventuelle Änderung der</w:t>
            </w:r>
            <w:r w:rsidR="0099647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996477" w:rsidRPr="00AD13EC">
              <w:rPr>
                <w:rFonts w:ascii="Arial" w:eastAsia="Times New Roman" w:hAnsi="Arial" w:cs="Arial"/>
                <w:sz w:val="20"/>
                <w:szCs w:val="20"/>
              </w:rPr>
              <w:t>E-Mail-Adresse wird rechtzeitig mitgeteilt.</w:t>
            </w:r>
            <w:r w:rsidR="00996477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D03C95">
              <w:rPr>
                <w:rFonts w:ascii="Arial" w:hAnsi="Arial" w:cs="Arial"/>
                <w:sz w:val="20"/>
                <w:szCs w:val="20"/>
              </w:rPr>
              <w:t xml:space="preserve">Er/sie </w:t>
            </w:r>
            <w:r w:rsidR="00275C97">
              <w:rPr>
                <w:rFonts w:ascii="Arial" w:hAnsi="Arial" w:cs="Arial"/>
                <w:sz w:val="20"/>
                <w:szCs w:val="20"/>
              </w:rPr>
              <w:t>erklär</w:t>
            </w:r>
            <w:r w:rsidR="00D03C95">
              <w:rPr>
                <w:rFonts w:ascii="Arial" w:hAnsi="Arial" w:cs="Arial"/>
                <w:sz w:val="20"/>
                <w:szCs w:val="20"/>
              </w:rPr>
              <w:t>t sich</w:t>
            </w:r>
            <w:r w:rsidR="00275C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54FE">
              <w:rPr>
                <w:rFonts w:ascii="Arial" w:eastAsia="Times New Roman" w:hAnsi="Arial" w:cs="Arial"/>
                <w:sz w:val="20"/>
                <w:szCs w:val="20"/>
              </w:rPr>
              <w:t>bewusst</w:t>
            </w:r>
            <w:r w:rsidR="00275C97">
              <w:rPr>
                <w:rFonts w:ascii="Arial" w:eastAsia="Times New Roman" w:hAnsi="Arial" w:cs="Arial"/>
                <w:sz w:val="20"/>
                <w:szCs w:val="20"/>
              </w:rPr>
              <w:t xml:space="preserve"> zu sein</w:t>
            </w:r>
            <w:r w:rsidRPr="001054FE">
              <w:rPr>
                <w:rFonts w:ascii="Arial" w:eastAsia="Times New Roman" w:hAnsi="Arial" w:cs="Arial"/>
                <w:sz w:val="20"/>
                <w:szCs w:val="20"/>
              </w:rPr>
              <w:t xml:space="preserve"> und </w:t>
            </w:r>
            <w:r w:rsidR="00275C97">
              <w:rPr>
                <w:rFonts w:ascii="Arial" w:eastAsia="Times New Roman" w:hAnsi="Arial" w:cs="Arial"/>
                <w:sz w:val="20"/>
                <w:szCs w:val="20"/>
              </w:rPr>
              <w:t xml:space="preserve">zu </w:t>
            </w:r>
            <w:r w:rsidRPr="001054FE">
              <w:rPr>
                <w:rFonts w:ascii="Arial" w:eastAsia="Times New Roman" w:hAnsi="Arial" w:cs="Arial"/>
                <w:sz w:val="20"/>
                <w:szCs w:val="20"/>
              </w:rPr>
              <w:t>akzeptier</w:t>
            </w:r>
            <w:r w:rsidR="00275C97">
              <w:rPr>
                <w:rFonts w:ascii="Arial" w:eastAsia="Times New Roman" w:hAnsi="Arial" w:cs="Arial"/>
                <w:sz w:val="20"/>
                <w:szCs w:val="20"/>
              </w:rPr>
              <w:t>en</w:t>
            </w:r>
            <w:r w:rsidRPr="001054FE">
              <w:rPr>
                <w:rFonts w:ascii="Arial" w:eastAsia="Times New Roman" w:hAnsi="Arial" w:cs="Arial"/>
                <w:sz w:val="20"/>
                <w:szCs w:val="20"/>
              </w:rPr>
              <w:t xml:space="preserve">, dass die Übermittlung und der Empfang dieser </w:t>
            </w:r>
            <w:r w:rsidR="00996477">
              <w:rPr>
                <w:rFonts w:ascii="Arial" w:eastAsia="Times New Roman" w:hAnsi="Arial" w:cs="Arial"/>
                <w:sz w:val="20"/>
                <w:szCs w:val="20"/>
              </w:rPr>
              <w:t xml:space="preserve">allgemeinen </w:t>
            </w:r>
            <w:r w:rsidRPr="001054FE">
              <w:rPr>
                <w:rFonts w:ascii="Arial" w:eastAsia="Times New Roman" w:hAnsi="Arial" w:cs="Arial"/>
                <w:sz w:val="20"/>
                <w:szCs w:val="20"/>
              </w:rPr>
              <w:t xml:space="preserve">Mitteilungen nicht garantiert ist, da es sich </w:t>
            </w:r>
            <w:r w:rsidR="00996477">
              <w:rPr>
                <w:rFonts w:ascii="Arial" w:eastAsia="Times New Roman" w:hAnsi="Arial" w:cs="Arial"/>
                <w:sz w:val="20"/>
                <w:szCs w:val="20"/>
              </w:rPr>
              <w:t>bei der genannten E-Mail-Adresse</w:t>
            </w:r>
            <w:r w:rsidRPr="001054FE">
              <w:rPr>
                <w:rFonts w:ascii="Arial" w:eastAsia="Times New Roman" w:hAnsi="Arial" w:cs="Arial"/>
                <w:sz w:val="20"/>
                <w:szCs w:val="20"/>
              </w:rPr>
              <w:t xml:space="preserve"> um keine zertif</w:t>
            </w:r>
            <w:r w:rsidR="00996477">
              <w:rPr>
                <w:rFonts w:ascii="Arial" w:eastAsia="Times New Roman" w:hAnsi="Arial" w:cs="Arial"/>
                <w:sz w:val="20"/>
                <w:szCs w:val="20"/>
              </w:rPr>
              <w:t>izierte E-Mail-Adresse handelt.</w:t>
            </w:r>
            <w:r w:rsidR="00996477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="00FD77A1">
              <w:rPr>
                <w:rFonts w:ascii="Arial" w:eastAsia="Times New Roman" w:hAnsi="Arial" w:cs="Arial"/>
                <w:sz w:val="20"/>
                <w:szCs w:val="20"/>
              </w:rPr>
              <w:t>Der Kindergarten/d</w:t>
            </w:r>
            <w:r w:rsidRPr="001054FE">
              <w:rPr>
                <w:rFonts w:ascii="Arial" w:eastAsia="Times New Roman" w:hAnsi="Arial" w:cs="Arial"/>
                <w:sz w:val="20"/>
                <w:szCs w:val="20"/>
              </w:rPr>
              <w:t>ie Schule ist im Falle von fehlgeschlagener Kommunikation, welche nicht direkt</w:t>
            </w:r>
            <w:r w:rsidR="00B65771" w:rsidRPr="001054FE">
              <w:rPr>
                <w:rFonts w:ascii="Arial" w:eastAsia="Times New Roman" w:hAnsi="Arial" w:cs="Arial"/>
                <w:sz w:val="20"/>
                <w:szCs w:val="20"/>
              </w:rPr>
              <w:t xml:space="preserve"> auf </w:t>
            </w:r>
            <w:r w:rsidR="00FD77A1">
              <w:rPr>
                <w:rFonts w:ascii="Arial" w:eastAsia="Times New Roman" w:hAnsi="Arial" w:cs="Arial"/>
                <w:sz w:val="20"/>
                <w:szCs w:val="20"/>
              </w:rPr>
              <w:t>den Kindergarten/</w:t>
            </w:r>
            <w:r w:rsidR="00B65771" w:rsidRPr="001054FE">
              <w:rPr>
                <w:rFonts w:ascii="Arial" w:eastAsia="Times New Roman" w:hAnsi="Arial" w:cs="Arial"/>
                <w:sz w:val="20"/>
                <w:szCs w:val="20"/>
              </w:rPr>
              <w:t>die Schule zurückzuführen ist, von jeglicher Verantwortung befreit.</w:t>
            </w:r>
          </w:p>
          <w:p w:rsidR="00AD13EC" w:rsidRPr="00CC5A1A" w:rsidRDefault="00AD13EC" w:rsidP="00EC28A2">
            <w:pPr>
              <w:pStyle w:val="Listenabsatz"/>
              <w:ind w:left="31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</w:tcPr>
          <w:p w:rsidR="0078303A" w:rsidRPr="00D03C95" w:rsidRDefault="0078303A" w:rsidP="006914C4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</w:p>
          <w:p w:rsidR="004606B3" w:rsidRDefault="004606B3" w:rsidP="00AD13EC">
            <w:pPr>
              <w:pStyle w:val="Listenabsatz"/>
              <w:numPr>
                <w:ilvl w:val="0"/>
                <w:numId w:val="10"/>
              </w:numPr>
              <w:spacing w:before="120"/>
              <w:ind w:left="460" w:right="170" w:hanging="284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3B014A">
              <w:rPr>
                <w:rFonts w:ascii="Arial" w:hAnsi="Arial" w:cs="Arial"/>
                <w:sz w:val="20"/>
                <w:szCs w:val="20"/>
                <w:lang w:val="it-IT"/>
              </w:rPr>
              <w:t xml:space="preserve">chiede che la scuola invii </w:t>
            </w:r>
            <w:r w:rsidRPr="003B014A">
              <w:rPr>
                <w:rFonts w:ascii="Arial" w:hAnsi="Arial" w:cs="Arial"/>
                <w:i/>
                <w:sz w:val="20"/>
                <w:szCs w:val="20"/>
                <w:lang w:val="it-IT"/>
              </w:rPr>
              <w:t xml:space="preserve">comunicazioni </w:t>
            </w:r>
            <w:r>
              <w:rPr>
                <w:rFonts w:ascii="Arial" w:hAnsi="Arial" w:cs="Arial"/>
                <w:i/>
                <w:sz w:val="20"/>
                <w:szCs w:val="20"/>
                <w:lang w:val="it-IT"/>
              </w:rPr>
              <w:t>generiche</w:t>
            </w:r>
            <w:r w:rsidRPr="003B014A">
              <w:rPr>
                <w:rFonts w:ascii="Arial" w:hAnsi="Arial" w:cs="Arial"/>
                <w:sz w:val="20"/>
                <w:szCs w:val="20"/>
                <w:lang w:val="it-IT"/>
              </w:rPr>
              <w:t xml:space="preserve">, come fogli informativi, inviti ecc.,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al </w:t>
            </w:r>
            <w:r w:rsidRPr="003B014A">
              <w:rPr>
                <w:rFonts w:ascii="Arial" w:hAnsi="Arial" w:cs="Arial"/>
                <w:sz w:val="20"/>
                <w:szCs w:val="20"/>
                <w:lang w:val="it-IT"/>
              </w:rPr>
              <w:t>seguente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indirizzo e-mail</w:t>
            </w:r>
            <w:r w:rsidR="00996477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  <w:r w:rsidR="00996477">
              <w:rPr>
                <w:rFonts w:ascii="Arial" w:hAnsi="Arial" w:cs="Arial"/>
                <w:sz w:val="20"/>
                <w:szCs w:val="20"/>
                <w:lang w:val="it-IT"/>
              </w:rPr>
              <w:br/>
            </w:r>
          </w:p>
          <w:p w:rsidR="006463A8" w:rsidRPr="006463A8" w:rsidRDefault="006463A8" w:rsidP="00AD13EC">
            <w:pPr>
              <w:pStyle w:val="Listenabsatz"/>
              <w:ind w:left="461" w:right="172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__________________________________________</w:t>
            </w:r>
          </w:p>
          <w:p w:rsidR="00AD13EC" w:rsidRPr="00AD13EC" w:rsidRDefault="00996477" w:rsidP="00AD13EC">
            <w:pPr>
              <w:pStyle w:val="Listenabsatz"/>
              <w:ind w:left="461" w:right="172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>i</w:t>
            </w:r>
            <w:r w:rsidR="00AD13EC" w:rsidRPr="00AD13EC">
              <w:rPr>
                <w:rFonts w:ascii="Arial" w:hAnsi="Arial" w:cs="Arial"/>
                <w:b/>
                <w:sz w:val="20"/>
                <w:szCs w:val="20"/>
                <w:lang w:val="it-IT"/>
              </w:rPr>
              <w:t>ndirizzo e-mail</w:t>
            </w: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ordinario</w:t>
            </w:r>
          </w:p>
          <w:p w:rsidR="00AD13EC" w:rsidRPr="00CC5A1A" w:rsidRDefault="001C3492" w:rsidP="00996477">
            <w:pPr>
              <w:pStyle w:val="Listenabsatz"/>
              <w:spacing w:before="120"/>
              <w:ind w:left="460" w:right="17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75C97">
              <w:rPr>
                <w:rFonts w:ascii="Arial" w:hAnsi="Arial" w:cs="Arial"/>
                <w:sz w:val="20"/>
                <w:szCs w:val="20"/>
                <w:lang w:val="it-IT"/>
              </w:rPr>
              <w:br/>
            </w:r>
            <w:r w:rsidR="00996477" w:rsidRPr="00275C97">
              <w:rPr>
                <w:rFonts w:ascii="Arial" w:hAnsi="Arial" w:cs="Arial"/>
                <w:sz w:val="20"/>
                <w:szCs w:val="20"/>
                <w:lang w:val="it-IT"/>
              </w:rPr>
              <w:t>U</w:t>
            </w:r>
            <w:r w:rsidR="00996477">
              <w:rPr>
                <w:rFonts w:ascii="Arial" w:hAnsi="Arial" w:cs="Arial"/>
                <w:sz w:val="20"/>
                <w:szCs w:val="20"/>
                <w:lang w:val="it-IT"/>
              </w:rPr>
              <w:t xml:space="preserve">n’eventuale variazione </w:t>
            </w:r>
            <w:r w:rsidR="00996477" w:rsidRPr="00275C97">
              <w:rPr>
                <w:rFonts w:ascii="Arial" w:hAnsi="Arial" w:cs="Arial"/>
                <w:sz w:val="20"/>
                <w:szCs w:val="20"/>
                <w:lang w:val="it-IT"/>
              </w:rPr>
              <w:t>del</w:t>
            </w:r>
            <w:r w:rsidR="00996477">
              <w:rPr>
                <w:rFonts w:ascii="Arial" w:hAnsi="Arial" w:cs="Arial"/>
                <w:sz w:val="20"/>
                <w:szCs w:val="20"/>
                <w:lang w:val="it-IT"/>
              </w:rPr>
              <w:t>l’</w:t>
            </w:r>
            <w:r w:rsidR="00996477" w:rsidRPr="00275C97">
              <w:rPr>
                <w:rFonts w:ascii="Arial" w:hAnsi="Arial" w:cs="Arial"/>
                <w:sz w:val="20"/>
                <w:szCs w:val="20"/>
                <w:lang w:val="it-IT"/>
              </w:rPr>
              <w:t>indirizzo e-mail</w:t>
            </w:r>
            <w:r w:rsidR="00996477">
              <w:rPr>
                <w:rFonts w:ascii="Arial" w:hAnsi="Arial" w:cs="Arial"/>
                <w:sz w:val="20"/>
                <w:szCs w:val="20"/>
                <w:lang w:val="it-IT"/>
              </w:rPr>
              <w:t xml:space="preserve"> sarà comunicata </w:t>
            </w:r>
            <w:r w:rsidR="00996477" w:rsidRPr="00275C97">
              <w:rPr>
                <w:rFonts w:ascii="Arial" w:hAnsi="Arial" w:cs="Arial"/>
                <w:sz w:val="20"/>
                <w:szCs w:val="20"/>
                <w:lang w:val="it-IT"/>
              </w:rPr>
              <w:t>tempestivamente.</w:t>
            </w:r>
            <w:r w:rsidR="00996477" w:rsidRPr="00275C97">
              <w:rPr>
                <w:rFonts w:ascii="Arial" w:hAnsi="Arial" w:cs="Arial"/>
                <w:sz w:val="20"/>
                <w:szCs w:val="20"/>
                <w:lang w:val="it-IT"/>
              </w:rPr>
              <w:br/>
              <w:t xml:space="preserve">Dichiara di esser consapevole e di accettare che la trasmissione e la ricezione di queste comunicazioni generiche non è garantita, in quanto </w:t>
            </w:r>
            <w:r w:rsidR="00996477">
              <w:rPr>
                <w:rFonts w:ascii="Arial" w:hAnsi="Arial" w:cs="Arial"/>
                <w:sz w:val="20"/>
                <w:szCs w:val="20"/>
                <w:lang w:val="it-IT"/>
              </w:rPr>
              <w:t>l’</w:t>
            </w:r>
            <w:r w:rsidR="00996477" w:rsidRPr="00275C97">
              <w:rPr>
                <w:rFonts w:ascii="Arial" w:hAnsi="Arial" w:cs="Arial"/>
                <w:sz w:val="20"/>
                <w:szCs w:val="20"/>
                <w:lang w:val="it-IT"/>
              </w:rPr>
              <w:t xml:space="preserve">indirizzo e-mail </w:t>
            </w:r>
            <w:r w:rsidR="00996477">
              <w:rPr>
                <w:rFonts w:ascii="Arial" w:hAnsi="Arial" w:cs="Arial"/>
                <w:sz w:val="20"/>
                <w:szCs w:val="20"/>
                <w:lang w:val="it-IT"/>
              </w:rPr>
              <w:t xml:space="preserve">ordinario sopra indicato </w:t>
            </w:r>
            <w:r w:rsidR="00996477" w:rsidRPr="00275C97">
              <w:rPr>
                <w:rFonts w:ascii="Arial" w:hAnsi="Arial" w:cs="Arial"/>
                <w:sz w:val="20"/>
                <w:szCs w:val="20"/>
                <w:lang w:val="it-IT"/>
              </w:rPr>
              <w:t>non è un indirizzo di</w:t>
            </w:r>
            <w:r w:rsidR="00996477">
              <w:rPr>
                <w:rFonts w:ascii="Arial" w:hAnsi="Arial" w:cs="Arial"/>
                <w:sz w:val="20"/>
                <w:szCs w:val="20"/>
                <w:lang w:val="it-IT"/>
              </w:rPr>
              <w:t xml:space="preserve"> posta elettronica certificata.</w:t>
            </w:r>
            <w:r w:rsidR="00996477">
              <w:rPr>
                <w:rFonts w:ascii="Arial" w:hAnsi="Arial" w:cs="Arial"/>
                <w:sz w:val="20"/>
                <w:szCs w:val="20"/>
                <w:lang w:val="it-IT"/>
              </w:rPr>
              <w:br/>
            </w:r>
            <w:r w:rsidR="00996477" w:rsidRPr="00275C97">
              <w:rPr>
                <w:rFonts w:ascii="Arial" w:hAnsi="Arial" w:cs="Arial"/>
                <w:sz w:val="20"/>
                <w:szCs w:val="20"/>
                <w:lang w:val="it-IT"/>
              </w:rPr>
              <w:t>La scuola</w:t>
            </w:r>
            <w:r w:rsidR="00996477">
              <w:rPr>
                <w:rFonts w:ascii="Arial" w:hAnsi="Arial" w:cs="Arial"/>
                <w:sz w:val="20"/>
                <w:szCs w:val="20"/>
                <w:lang w:val="it-IT"/>
              </w:rPr>
              <w:t>,</w:t>
            </w:r>
            <w:r w:rsidR="00996477" w:rsidRPr="00275C97">
              <w:rPr>
                <w:rFonts w:ascii="Arial" w:hAnsi="Arial" w:cs="Arial"/>
                <w:sz w:val="20"/>
                <w:szCs w:val="20"/>
                <w:lang w:val="it-IT"/>
              </w:rPr>
              <w:t xml:space="preserve"> nel caso di mancata ricezione delle comunicazioni, dovuta a cause non direttamente riconducibili alla scuola</w:t>
            </w:r>
            <w:r w:rsidR="00996477">
              <w:rPr>
                <w:rFonts w:ascii="Arial" w:hAnsi="Arial" w:cs="Arial"/>
                <w:sz w:val="20"/>
                <w:szCs w:val="20"/>
                <w:lang w:val="it-IT"/>
              </w:rPr>
              <w:t xml:space="preserve"> stessa</w:t>
            </w:r>
            <w:r w:rsidR="00996477" w:rsidRPr="00275C97">
              <w:rPr>
                <w:rFonts w:ascii="Arial" w:hAnsi="Arial" w:cs="Arial"/>
                <w:sz w:val="20"/>
                <w:szCs w:val="20"/>
                <w:lang w:val="it-IT"/>
              </w:rPr>
              <w:t>, è da considerarsi sollevata da ogni responsabilità.</w:t>
            </w:r>
          </w:p>
        </w:tc>
      </w:tr>
      <w:tr w:rsidR="004421AA" w:rsidRPr="00AD1B54" w:rsidTr="00E76022">
        <w:tc>
          <w:tcPr>
            <w:tcW w:w="5245" w:type="dxa"/>
          </w:tcPr>
          <w:p w:rsidR="00EC28A2" w:rsidRPr="00ED16E7" w:rsidRDefault="00EC28A2" w:rsidP="00E76022">
            <w:pPr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</w:p>
          <w:p w:rsidR="004421AA" w:rsidRDefault="00EC28A2" w:rsidP="004421AA">
            <w:pPr>
              <w:pStyle w:val="Listenabsatz"/>
              <w:numPr>
                <w:ilvl w:val="0"/>
                <w:numId w:val="10"/>
              </w:numPr>
              <w:ind w:left="313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Für Zustellungen, die mit </w:t>
            </w:r>
            <w:r w:rsidR="00B91D41">
              <w:rPr>
                <w:rFonts w:ascii="Arial" w:hAnsi="Arial" w:cs="Arial"/>
                <w:sz w:val="20"/>
                <w:szCs w:val="20"/>
              </w:rPr>
              <w:t xml:space="preserve">besonderen </w:t>
            </w:r>
            <w:r w:rsidR="00D03C95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 xml:space="preserve">erfahren oder </w:t>
            </w:r>
            <w:r w:rsidR="00D03C95">
              <w:rPr>
                <w:rFonts w:ascii="Arial" w:hAnsi="Arial" w:cs="Arial"/>
                <w:sz w:val="20"/>
                <w:szCs w:val="20"/>
              </w:rPr>
              <w:t xml:space="preserve">Tätigkeiten der Verwaltung </w:t>
            </w:r>
            <w:r>
              <w:rPr>
                <w:rFonts w:ascii="Arial" w:hAnsi="Arial" w:cs="Arial"/>
                <w:sz w:val="20"/>
                <w:szCs w:val="20"/>
              </w:rPr>
              <w:t xml:space="preserve">zusammenhängen, </w:t>
            </w:r>
            <w:r w:rsidR="00D03C95">
              <w:rPr>
                <w:rFonts w:ascii="Arial" w:hAnsi="Arial" w:cs="Arial"/>
                <w:sz w:val="20"/>
                <w:szCs w:val="20"/>
              </w:rPr>
              <w:t>wählt der/die Unterfertige</w:t>
            </w:r>
            <w:r w:rsidR="004421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421AA" w:rsidRPr="00494466">
              <w:rPr>
                <w:rFonts w:ascii="Arial" w:hAnsi="Arial" w:cs="Arial"/>
                <w:sz w:val="20"/>
                <w:szCs w:val="20"/>
              </w:rPr>
              <w:t xml:space="preserve">folgende </w:t>
            </w:r>
            <w:r w:rsidR="00D03C95">
              <w:rPr>
                <w:rFonts w:ascii="Arial" w:hAnsi="Arial" w:cs="Arial"/>
                <w:noProof/>
                <w:sz w:val="20"/>
                <w:szCs w:val="20"/>
              </w:rPr>
              <w:t>zertifizierte</w:t>
            </w:r>
            <w:r w:rsidR="00B91D41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4421AA" w:rsidRPr="00D44999">
              <w:rPr>
                <w:rFonts w:ascii="Arial" w:hAnsi="Arial" w:cs="Arial"/>
                <w:noProof/>
                <w:sz w:val="20"/>
                <w:szCs w:val="20"/>
              </w:rPr>
              <w:t>E-Mail-Adresse</w:t>
            </w:r>
            <w:r w:rsidR="004421AA" w:rsidRPr="00494466">
              <w:rPr>
                <w:rFonts w:ascii="Arial" w:hAnsi="Arial" w:cs="Arial"/>
                <w:noProof/>
                <w:sz w:val="20"/>
                <w:szCs w:val="20"/>
              </w:rPr>
              <w:t xml:space="preserve"> als </w:t>
            </w:r>
            <w:r w:rsidR="004421AA" w:rsidRPr="00EC28A2">
              <w:rPr>
                <w:rFonts w:ascii="Arial" w:hAnsi="Arial" w:cs="Arial"/>
                <w:i/>
                <w:noProof/>
                <w:sz w:val="20"/>
                <w:szCs w:val="20"/>
              </w:rPr>
              <w:t>digitales Sonderdomizil</w:t>
            </w:r>
            <w:r w:rsidR="004421A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2063A" w:rsidRDefault="0072063A" w:rsidP="00D03C95">
            <w:pPr>
              <w:pStyle w:val="Listenabsatz"/>
              <w:ind w:left="31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2063A" w:rsidRDefault="00D03C95" w:rsidP="00D03C95">
            <w:pPr>
              <w:pStyle w:val="Listenabsatz"/>
              <w:ind w:left="31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</w:t>
            </w:r>
          </w:p>
          <w:p w:rsidR="00D03C95" w:rsidRDefault="00D03C95" w:rsidP="00D03C95">
            <w:pPr>
              <w:pStyle w:val="Listenabsatz"/>
              <w:ind w:left="312"/>
              <w:rPr>
                <w:rFonts w:ascii="Arial" w:hAnsi="Arial" w:cs="Arial"/>
                <w:sz w:val="20"/>
                <w:szCs w:val="20"/>
              </w:rPr>
            </w:pPr>
            <w:r w:rsidRPr="00706CD9">
              <w:rPr>
                <w:rFonts w:ascii="Arial" w:hAnsi="Arial" w:cs="Arial"/>
                <w:b/>
                <w:sz w:val="20"/>
                <w:szCs w:val="20"/>
              </w:rPr>
              <w:t>PEC-Adresse</w:t>
            </w:r>
          </w:p>
          <w:p w:rsidR="00D03C95" w:rsidRDefault="00D03C95" w:rsidP="00D03C95">
            <w:pPr>
              <w:pStyle w:val="Listenabsatz"/>
              <w:ind w:left="312"/>
              <w:rPr>
                <w:rFonts w:ascii="Arial" w:hAnsi="Arial" w:cs="Arial"/>
                <w:sz w:val="20"/>
                <w:szCs w:val="20"/>
              </w:rPr>
            </w:pPr>
          </w:p>
          <w:p w:rsidR="004421AA" w:rsidRDefault="006814CD" w:rsidP="0072063A">
            <w:pPr>
              <w:ind w:left="323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Er/</w:t>
            </w:r>
            <w:r w:rsidR="007F38CF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ie erklärt weiters</w:t>
            </w:r>
            <w:r w:rsidR="004421AA">
              <w:rPr>
                <w:rFonts w:ascii="Arial" w:hAnsi="Arial" w:cs="Arial"/>
                <w:sz w:val="20"/>
                <w:szCs w:val="20"/>
              </w:rPr>
              <w:t xml:space="preserve">, dass </w:t>
            </w:r>
            <w:r w:rsidR="004421AA" w:rsidRPr="00CC5A1A">
              <w:rPr>
                <w:rFonts w:ascii="Arial" w:eastAsia="Times New Roman" w:hAnsi="Arial" w:cs="Arial"/>
                <w:sz w:val="20"/>
                <w:szCs w:val="20"/>
              </w:rPr>
              <w:t>das gewählte digitale Domizil während der gesamten Dauer der Schuljahre</w:t>
            </w:r>
            <w:r w:rsidR="004421AA">
              <w:rPr>
                <w:rFonts w:ascii="Arial" w:eastAsia="Times New Roman" w:hAnsi="Arial" w:cs="Arial"/>
                <w:sz w:val="20"/>
                <w:szCs w:val="20"/>
              </w:rPr>
              <w:t xml:space="preserve"> des</w:t>
            </w:r>
            <w:r w:rsidR="004421AA" w:rsidRPr="00CC5A1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4421AA">
              <w:rPr>
                <w:rFonts w:ascii="Arial" w:eastAsia="Times New Roman" w:hAnsi="Arial" w:cs="Arial"/>
                <w:sz w:val="20"/>
                <w:szCs w:val="20"/>
              </w:rPr>
              <w:t xml:space="preserve">Kindes bzw. des </w:t>
            </w:r>
            <w:r w:rsidR="004421AA" w:rsidRPr="00CC5A1A">
              <w:rPr>
                <w:rFonts w:ascii="Arial" w:eastAsia="Times New Roman" w:hAnsi="Arial" w:cs="Arial"/>
                <w:sz w:val="20"/>
                <w:szCs w:val="20"/>
              </w:rPr>
              <w:t>Schüler</w:t>
            </w:r>
            <w:r w:rsidR="004421AA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="004421AA" w:rsidRPr="00CC5A1A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r w:rsidR="004421AA">
              <w:rPr>
                <w:rFonts w:ascii="Arial" w:eastAsia="Times New Roman" w:hAnsi="Arial" w:cs="Arial"/>
                <w:sz w:val="20"/>
                <w:szCs w:val="20"/>
              </w:rPr>
              <w:t>der</w:t>
            </w:r>
            <w:r w:rsidR="004421AA" w:rsidRPr="00CC5A1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4421AA" w:rsidRPr="009C447F">
              <w:rPr>
                <w:rFonts w:ascii="Arial" w:eastAsia="Times New Roman" w:hAnsi="Arial" w:cs="Arial"/>
                <w:sz w:val="20"/>
                <w:szCs w:val="20"/>
              </w:rPr>
              <w:t xml:space="preserve">Schülerin an </w:t>
            </w:r>
            <w:r w:rsidR="004421AA">
              <w:rPr>
                <w:rFonts w:ascii="Arial" w:eastAsia="Times New Roman" w:hAnsi="Arial" w:cs="Arial"/>
                <w:sz w:val="20"/>
                <w:szCs w:val="20"/>
              </w:rPr>
              <w:t>diesem Kindergarten/</w:t>
            </w:r>
            <w:r w:rsidR="004421AA" w:rsidRPr="009C447F">
              <w:rPr>
                <w:rFonts w:ascii="Arial" w:eastAsia="Times New Roman" w:hAnsi="Arial" w:cs="Arial"/>
                <w:sz w:val="20"/>
                <w:szCs w:val="20"/>
              </w:rPr>
              <w:t>dieser Schule aktiv</w:t>
            </w:r>
            <w:r w:rsidR="004421AA">
              <w:rPr>
                <w:rFonts w:ascii="Arial" w:eastAsia="Times New Roman" w:hAnsi="Arial" w:cs="Arial"/>
                <w:sz w:val="20"/>
                <w:szCs w:val="20"/>
              </w:rPr>
              <w:t xml:space="preserve"> bleibt und dass </w:t>
            </w:r>
            <w:r w:rsidR="004421AA" w:rsidRPr="00CC5A1A">
              <w:rPr>
                <w:rFonts w:ascii="Arial" w:eastAsia="Times New Roman" w:hAnsi="Arial" w:cs="Arial"/>
                <w:sz w:val="20"/>
                <w:szCs w:val="20"/>
              </w:rPr>
              <w:t xml:space="preserve">eine eventuelle Änderung des digitalen Domizils </w:t>
            </w:r>
            <w:r w:rsidR="00EC28A2">
              <w:rPr>
                <w:rFonts w:ascii="Arial" w:eastAsia="Times New Roman" w:hAnsi="Arial" w:cs="Arial"/>
                <w:sz w:val="20"/>
                <w:szCs w:val="20"/>
              </w:rPr>
              <w:t>umgehend</w:t>
            </w:r>
            <w:r w:rsidR="004421AA" w:rsidRPr="00CC5A1A">
              <w:rPr>
                <w:rFonts w:ascii="Arial" w:eastAsia="Times New Roman" w:hAnsi="Arial" w:cs="Arial"/>
                <w:sz w:val="20"/>
                <w:szCs w:val="20"/>
              </w:rPr>
              <w:t xml:space="preserve"> mit</w:t>
            </w:r>
            <w:r w:rsidR="004421AA">
              <w:rPr>
                <w:rFonts w:ascii="Arial" w:eastAsia="Times New Roman" w:hAnsi="Arial" w:cs="Arial"/>
                <w:sz w:val="20"/>
                <w:szCs w:val="20"/>
              </w:rPr>
              <w:t>geteilt wird</w:t>
            </w:r>
            <w:r w:rsidR="004421AA" w:rsidRPr="00CC5A1A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1E4787" w:rsidRPr="00CC5A1A" w:rsidRDefault="001E4787" w:rsidP="0072063A">
            <w:pPr>
              <w:ind w:left="32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</w:tcPr>
          <w:p w:rsidR="004421AA" w:rsidRPr="004421AA" w:rsidRDefault="004421AA" w:rsidP="00E76022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</w:p>
          <w:p w:rsidR="0072063A" w:rsidRPr="00293D4D" w:rsidRDefault="00B91D41" w:rsidP="00293D4D">
            <w:pPr>
              <w:pStyle w:val="Listenabsatz"/>
              <w:numPr>
                <w:ilvl w:val="0"/>
                <w:numId w:val="10"/>
              </w:numPr>
              <w:ind w:left="465" w:hanging="283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Per comunicazioni collegate a particolari procedimenti e adempimenti amministrativi, elegge</w:t>
            </w:r>
            <w:r w:rsidRPr="00275C97">
              <w:rPr>
                <w:rFonts w:ascii="Arial" w:hAnsi="Arial" w:cs="Arial"/>
                <w:sz w:val="20"/>
                <w:szCs w:val="20"/>
                <w:lang w:val="it-IT"/>
              </w:rPr>
              <w:t xml:space="preserve"> il proprio </w:t>
            </w:r>
            <w:r w:rsidRPr="0072063A">
              <w:rPr>
                <w:rFonts w:ascii="Arial" w:hAnsi="Arial" w:cs="Arial"/>
                <w:i/>
                <w:sz w:val="20"/>
                <w:szCs w:val="20"/>
                <w:lang w:val="it-IT"/>
              </w:rPr>
              <w:t>domicilio digitale speciale</w:t>
            </w:r>
            <w:r w:rsidRPr="00275C97">
              <w:rPr>
                <w:rFonts w:ascii="Arial" w:hAnsi="Arial" w:cs="Arial"/>
                <w:sz w:val="20"/>
                <w:szCs w:val="20"/>
                <w:lang w:val="it-IT"/>
              </w:rPr>
              <w:t xml:space="preserve"> presso il seguente indirizzo di posta elettronica certificata</w:t>
            </w:r>
            <w:r w:rsidR="004421AA" w:rsidRPr="00293D4D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  <w:p w:rsidR="006463A8" w:rsidRPr="006463A8" w:rsidRDefault="006463A8" w:rsidP="006463A8">
            <w:pPr>
              <w:pStyle w:val="Listenabsatz"/>
              <w:ind w:left="465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6463A8" w:rsidRPr="006463A8" w:rsidRDefault="006463A8" w:rsidP="006463A8">
            <w:pPr>
              <w:pStyle w:val="Listenabsatz"/>
              <w:ind w:left="465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___________________________________________</w:t>
            </w:r>
          </w:p>
          <w:p w:rsidR="0072063A" w:rsidRPr="00275C97" w:rsidRDefault="008F22F4" w:rsidP="0072063A">
            <w:pPr>
              <w:pStyle w:val="Listenabsatz"/>
              <w:ind w:left="465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it-IT"/>
              </w:rPr>
              <w:t>i</w:t>
            </w:r>
            <w:r w:rsidR="0072063A" w:rsidRPr="00275C97">
              <w:rPr>
                <w:rFonts w:ascii="Arial" w:hAnsi="Arial" w:cs="Arial"/>
                <w:b/>
                <w:sz w:val="20"/>
                <w:szCs w:val="20"/>
                <w:lang w:val="it-IT"/>
              </w:rPr>
              <w:t>ndirizzo PEC</w:t>
            </w:r>
          </w:p>
          <w:p w:rsidR="004421AA" w:rsidRPr="00CC5A1A" w:rsidRDefault="004421AA" w:rsidP="0072063A">
            <w:pPr>
              <w:ind w:left="459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br/>
              <w:t>D</w:t>
            </w:r>
            <w:r w:rsidRPr="006914C4">
              <w:rPr>
                <w:rFonts w:ascii="Arial" w:hAnsi="Arial" w:cs="Arial"/>
                <w:sz w:val="20"/>
                <w:szCs w:val="20"/>
                <w:lang w:val="it-IT"/>
              </w:rPr>
              <w:t>ichiara inoltre ch</w:t>
            </w:r>
            <w:r w:rsidRPr="00CC5A1A">
              <w:rPr>
                <w:rFonts w:ascii="Arial" w:hAnsi="Arial" w:cs="Arial"/>
                <w:sz w:val="20"/>
                <w:szCs w:val="20"/>
                <w:lang w:val="it-IT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EE7AB1">
              <w:rPr>
                <w:rFonts w:ascii="Arial" w:hAnsi="Arial" w:cs="Arial"/>
                <w:sz w:val="20"/>
                <w:szCs w:val="20"/>
                <w:lang w:val="it-IT"/>
              </w:rPr>
              <w:t xml:space="preserve">il domicilio digitale scelto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rimarrà</w:t>
            </w:r>
            <w:r w:rsidRPr="00EE7AB1">
              <w:rPr>
                <w:rFonts w:ascii="Arial" w:hAnsi="Arial" w:cs="Arial"/>
                <w:sz w:val="20"/>
                <w:szCs w:val="20"/>
                <w:lang w:val="it-IT"/>
              </w:rPr>
              <w:t xml:space="preserve"> attivo durante l’intera durata del percorso scolastico dell’alunno/dell’alunna presso questo istituto scolastico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ovvero di comunicare </w:t>
            </w:r>
            <w:r w:rsidRPr="00EE7AB1">
              <w:rPr>
                <w:rFonts w:ascii="Arial" w:hAnsi="Arial" w:cs="Arial"/>
                <w:sz w:val="20"/>
                <w:szCs w:val="20"/>
                <w:lang w:val="it-IT"/>
              </w:rPr>
              <w:t>tempestivamente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u</w:t>
            </w:r>
            <w:r w:rsidRPr="00EE7AB1">
              <w:rPr>
                <w:rFonts w:ascii="Arial" w:hAnsi="Arial" w:cs="Arial"/>
                <w:sz w:val="20"/>
                <w:szCs w:val="20"/>
                <w:lang w:val="it-IT"/>
              </w:rPr>
              <w:t>n’eve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ntuale variazione del domicilio digitale.</w:t>
            </w:r>
          </w:p>
        </w:tc>
      </w:tr>
      <w:tr w:rsidR="002C4F45" w:rsidRPr="00CC5A1A" w:rsidTr="00F96BA3">
        <w:tc>
          <w:tcPr>
            <w:tcW w:w="5245" w:type="dxa"/>
          </w:tcPr>
          <w:p w:rsidR="00B65771" w:rsidRPr="00CC5A1A" w:rsidRDefault="00B65771" w:rsidP="001B499C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1B499C" w:rsidRPr="00CC5A1A" w:rsidRDefault="00C909CC" w:rsidP="001B499C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CC5A1A">
              <w:rPr>
                <w:rFonts w:ascii="Arial" w:hAnsi="Arial" w:cs="Arial"/>
                <w:sz w:val="20"/>
                <w:szCs w:val="20"/>
                <w:lang w:val="it-IT"/>
              </w:rPr>
              <w:t>Unterschrift</w:t>
            </w:r>
            <w:proofErr w:type="spellEnd"/>
            <w:r w:rsidR="001B499C" w:rsidRPr="00CC5A1A">
              <w:rPr>
                <w:rFonts w:ascii="Arial" w:hAnsi="Arial" w:cs="Arial"/>
                <w:sz w:val="20"/>
                <w:szCs w:val="20"/>
                <w:lang w:val="it-IT"/>
              </w:rPr>
              <w:t xml:space="preserve"> ___________________________________</w:t>
            </w:r>
          </w:p>
          <w:p w:rsidR="0078303A" w:rsidRPr="00CC5A1A" w:rsidRDefault="0078303A" w:rsidP="002C4F45">
            <w:pPr>
              <w:ind w:right="172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5529" w:type="dxa"/>
          </w:tcPr>
          <w:p w:rsidR="00A34AFF" w:rsidRPr="00CC5A1A" w:rsidRDefault="00A34AFF" w:rsidP="002C4F45">
            <w:pPr>
              <w:ind w:left="17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78303A" w:rsidRPr="00CC5A1A" w:rsidRDefault="00A34AFF" w:rsidP="002C4F45">
            <w:pPr>
              <w:ind w:left="17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C5A1A">
              <w:rPr>
                <w:rFonts w:ascii="Arial" w:hAnsi="Arial" w:cs="Arial"/>
                <w:sz w:val="20"/>
                <w:szCs w:val="20"/>
                <w:lang w:val="it-IT"/>
              </w:rPr>
              <w:t>Firma ________________________</w:t>
            </w:r>
            <w:r w:rsidR="00F96BA3">
              <w:rPr>
                <w:rFonts w:ascii="Arial" w:hAnsi="Arial" w:cs="Arial"/>
                <w:sz w:val="20"/>
                <w:szCs w:val="20"/>
                <w:lang w:val="it-IT"/>
              </w:rPr>
              <w:t>_</w:t>
            </w:r>
            <w:r w:rsidRPr="00CC5A1A">
              <w:rPr>
                <w:rFonts w:ascii="Arial" w:hAnsi="Arial" w:cs="Arial"/>
                <w:sz w:val="20"/>
                <w:szCs w:val="20"/>
                <w:lang w:val="it-IT"/>
              </w:rPr>
              <w:t>_______________</w:t>
            </w:r>
          </w:p>
          <w:p w:rsidR="00A34AFF" w:rsidRPr="00CC5A1A" w:rsidRDefault="00A34AFF" w:rsidP="002C4F45">
            <w:pPr>
              <w:ind w:left="17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2C4F45" w:rsidRPr="00CC5A1A" w:rsidTr="00F96BA3">
        <w:tc>
          <w:tcPr>
            <w:tcW w:w="5245" w:type="dxa"/>
          </w:tcPr>
          <w:p w:rsidR="0078303A" w:rsidRPr="00CC5A1A" w:rsidRDefault="00E803C3" w:rsidP="00FD0F6D">
            <w:pPr>
              <w:ind w:left="29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CC5A1A">
              <w:rPr>
                <w:rFonts w:ascii="Arial" w:hAnsi="Arial" w:cs="Arial"/>
                <w:sz w:val="20"/>
                <w:szCs w:val="20"/>
                <w:lang w:val="it-IT"/>
              </w:rPr>
              <w:t>Ort</w:t>
            </w:r>
            <w:proofErr w:type="spellEnd"/>
            <w:r w:rsidRPr="00CC5A1A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r w:rsidR="00E36EF9" w:rsidRPr="00CC5A1A">
              <w:rPr>
                <w:rFonts w:ascii="Arial" w:hAnsi="Arial" w:cs="Arial"/>
                <w:sz w:val="20"/>
                <w:szCs w:val="20"/>
                <w:lang w:val="it-IT"/>
              </w:rPr>
              <w:t>Datum</w:t>
            </w:r>
            <w:r w:rsidR="001B499C" w:rsidRPr="00CC5A1A">
              <w:rPr>
                <w:rFonts w:ascii="Arial" w:hAnsi="Arial" w:cs="Arial"/>
                <w:sz w:val="20"/>
                <w:szCs w:val="20"/>
                <w:lang w:val="it-IT"/>
              </w:rPr>
              <w:t xml:space="preserve"> ____________________</w:t>
            </w:r>
            <w:r w:rsidRPr="00CC5A1A">
              <w:rPr>
                <w:rFonts w:ascii="Arial" w:hAnsi="Arial" w:cs="Arial"/>
                <w:sz w:val="20"/>
                <w:szCs w:val="20"/>
                <w:lang w:val="it-IT"/>
              </w:rPr>
              <w:t>___</w:t>
            </w:r>
            <w:r w:rsidR="001B499C" w:rsidRPr="00CC5A1A">
              <w:rPr>
                <w:rFonts w:ascii="Arial" w:hAnsi="Arial" w:cs="Arial"/>
                <w:sz w:val="20"/>
                <w:szCs w:val="20"/>
                <w:lang w:val="it-IT"/>
              </w:rPr>
              <w:t>____________</w:t>
            </w:r>
          </w:p>
        </w:tc>
        <w:tc>
          <w:tcPr>
            <w:tcW w:w="5529" w:type="dxa"/>
          </w:tcPr>
          <w:p w:rsidR="00A34AFF" w:rsidRPr="00CC5A1A" w:rsidRDefault="00966208" w:rsidP="00FD0F6D">
            <w:pPr>
              <w:ind w:left="17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C5A1A">
              <w:rPr>
                <w:rFonts w:ascii="Arial" w:hAnsi="Arial" w:cs="Arial"/>
                <w:sz w:val="20"/>
                <w:szCs w:val="20"/>
                <w:lang w:val="it-IT"/>
              </w:rPr>
              <w:t>Luogo</w:t>
            </w:r>
            <w:r w:rsidR="00E803C3" w:rsidRPr="00CC5A1A">
              <w:rPr>
                <w:rFonts w:ascii="Arial" w:hAnsi="Arial" w:cs="Arial"/>
                <w:sz w:val="20"/>
                <w:szCs w:val="20"/>
                <w:lang w:val="it-IT"/>
              </w:rPr>
              <w:t>,</w:t>
            </w:r>
            <w:r w:rsidRPr="00CC5A1A">
              <w:rPr>
                <w:rFonts w:ascii="Arial" w:hAnsi="Arial" w:cs="Arial"/>
                <w:sz w:val="20"/>
                <w:szCs w:val="20"/>
                <w:lang w:val="it-IT"/>
              </w:rPr>
              <w:t xml:space="preserve"> data</w:t>
            </w:r>
            <w:r w:rsidR="00A34AFF" w:rsidRPr="00CC5A1A">
              <w:rPr>
                <w:rFonts w:ascii="Arial" w:hAnsi="Arial" w:cs="Arial"/>
                <w:sz w:val="20"/>
                <w:szCs w:val="20"/>
                <w:lang w:val="it-IT"/>
              </w:rPr>
              <w:t xml:space="preserve"> ____________</w:t>
            </w:r>
            <w:r w:rsidR="00E803C3" w:rsidRPr="00CC5A1A">
              <w:rPr>
                <w:rFonts w:ascii="Arial" w:hAnsi="Arial" w:cs="Arial"/>
                <w:sz w:val="20"/>
                <w:szCs w:val="20"/>
                <w:lang w:val="it-IT"/>
              </w:rPr>
              <w:t>_</w:t>
            </w:r>
            <w:r w:rsidR="00A34AFF" w:rsidRPr="00CC5A1A">
              <w:rPr>
                <w:rFonts w:ascii="Arial" w:hAnsi="Arial" w:cs="Arial"/>
                <w:sz w:val="20"/>
                <w:szCs w:val="20"/>
                <w:lang w:val="it-IT"/>
              </w:rPr>
              <w:t>_</w:t>
            </w:r>
            <w:r w:rsidRPr="00CC5A1A">
              <w:rPr>
                <w:rFonts w:ascii="Arial" w:hAnsi="Arial" w:cs="Arial"/>
                <w:sz w:val="20"/>
                <w:szCs w:val="20"/>
                <w:lang w:val="it-IT"/>
              </w:rPr>
              <w:t>_</w:t>
            </w:r>
            <w:r w:rsidR="00A34AFF" w:rsidRPr="00CC5A1A">
              <w:rPr>
                <w:rFonts w:ascii="Arial" w:hAnsi="Arial" w:cs="Arial"/>
                <w:sz w:val="20"/>
                <w:szCs w:val="20"/>
                <w:lang w:val="it-IT"/>
              </w:rPr>
              <w:t>____</w:t>
            </w:r>
            <w:r w:rsidR="00F96BA3">
              <w:rPr>
                <w:rFonts w:ascii="Arial" w:hAnsi="Arial" w:cs="Arial"/>
                <w:sz w:val="20"/>
                <w:szCs w:val="20"/>
                <w:lang w:val="it-IT"/>
              </w:rPr>
              <w:t>_</w:t>
            </w:r>
            <w:r w:rsidR="00A34AFF" w:rsidRPr="00CC5A1A">
              <w:rPr>
                <w:rFonts w:ascii="Arial" w:hAnsi="Arial" w:cs="Arial"/>
                <w:sz w:val="20"/>
                <w:szCs w:val="20"/>
                <w:lang w:val="it-IT"/>
              </w:rPr>
              <w:t>_______________</w:t>
            </w:r>
          </w:p>
        </w:tc>
      </w:tr>
    </w:tbl>
    <w:p w:rsidR="00B2329C" w:rsidRPr="00CC5A1A" w:rsidRDefault="00AD1B54" w:rsidP="001F52B7">
      <w:pPr>
        <w:rPr>
          <w:rFonts w:ascii="Arial" w:hAnsi="Arial" w:cs="Arial"/>
          <w:sz w:val="20"/>
          <w:szCs w:val="20"/>
          <w:lang w:val="it-IT"/>
        </w:rPr>
      </w:pPr>
    </w:p>
    <w:sectPr w:rsidR="00B2329C" w:rsidRPr="00CC5A1A" w:rsidSect="00D44999">
      <w:pgSz w:w="11906" w:h="16838"/>
      <w:pgMar w:top="720" w:right="624" w:bottom="62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52DB1"/>
    <w:multiLevelType w:val="hybridMultilevel"/>
    <w:tmpl w:val="55621078"/>
    <w:lvl w:ilvl="0" w:tplc="291A4C1C">
      <w:numFmt w:val="bullet"/>
      <w:lvlText w:val="•"/>
      <w:lvlJc w:val="left"/>
      <w:pPr>
        <w:ind w:left="53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" w15:restartNumberingAfterBreak="0">
    <w:nsid w:val="0EE33E3C"/>
    <w:multiLevelType w:val="hybridMultilevel"/>
    <w:tmpl w:val="9EACB00C"/>
    <w:lvl w:ilvl="0" w:tplc="0407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 w15:restartNumberingAfterBreak="0">
    <w:nsid w:val="1DB43BB7"/>
    <w:multiLevelType w:val="hybridMultilevel"/>
    <w:tmpl w:val="4E52EFAE"/>
    <w:lvl w:ilvl="0" w:tplc="0407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0B5B5E"/>
    <w:multiLevelType w:val="hybridMultilevel"/>
    <w:tmpl w:val="D68C307A"/>
    <w:lvl w:ilvl="0" w:tplc="0407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963809"/>
    <w:multiLevelType w:val="hybridMultilevel"/>
    <w:tmpl w:val="468829EE"/>
    <w:lvl w:ilvl="0" w:tplc="44CA61D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lang w:val="it-I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B75C8"/>
    <w:multiLevelType w:val="hybridMultilevel"/>
    <w:tmpl w:val="302C60A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173414"/>
    <w:multiLevelType w:val="hybridMultilevel"/>
    <w:tmpl w:val="4A10A54E"/>
    <w:lvl w:ilvl="0" w:tplc="0407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4E6ED8"/>
    <w:multiLevelType w:val="hybridMultilevel"/>
    <w:tmpl w:val="275C3F12"/>
    <w:lvl w:ilvl="0" w:tplc="04070003">
      <w:start w:val="1"/>
      <w:numFmt w:val="bullet"/>
      <w:lvlText w:val="o"/>
      <w:lvlJc w:val="left"/>
      <w:pPr>
        <w:ind w:left="89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8" w15:restartNumberingAfterBreak="0">
    <w:nsid w:val="72AC79AD"/>
    <w:multiLevelType w:val="hybridMultilevel"/>
    <w:tmpl w:val="D6702B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1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03A"/>
    <w:rsid w:val="00017AC8"/>
    <w:rsid w:val="00025B36"/>
    <w:rsid w:val="000263C8"/>
    <w:rsid w:val="00066413"/>
    <w:rsid w:val="00074186"/>
    <w:rsid w:val="000C07E2"/>
    <w:rsid w:val="001054FE"/>
    <w:rsid w:val="00105A2F"/>
    <w:rsid w:val="00110521"/>
    <w:rsid w:val="00161AF3"/>
    <w:rsid w:val="00167ECA"/>
    <w:rsid w:val="00194B7B"/>
    <w:rsid w:val="001B499C"/>
    <w:rsid w:val="001C3492"/>
    <w:rsid w:val="001E0319"/>
    <w:rsid w:val="001E0891"/>
    <w:rsid w:val="001E4787"/>
    <w:rsid w:val="001F52B7"/>
    <w:rsid w:val="00240661"/>
    <w:rsid w:val="00275C97"/>
    <w:rsid w:val="00287316"/>
    <w:rsid w:val="002877BA"/>
    <w:rsid w:val="00293D4D"/>
    <w:rsid w:val="002C4F45"/>
    <w:rsid w:val="002F5872"/>
    <w:rsid w:val="00385706"/>
    <w:rsid w:val="00424210"/>
    <w:rsid w:val="004379B7"/>
    <w:rsid w:val="004421AA"/>
    <w:rsid w:val="00453C5A"/>
    <w:rsid w:val="004606B3"/>
    <w:rsid w:val="00494466"/>
    <w:rsid w:val="004A3ED1"/>
    <w:rsid w:val="004B3693"/>
    <w:rsid w:val="004F1506"/>
    <w:rsid w:val="004F76D3"/>
    <w:rsid w:val="00511010"/>
    <w:rsid w:val="005665BE"/>
    <w:rsid w:val="005B2857"/>
    <w:rsid w:val="005B5C8C"/>
    <w:rsid w:val="005E290A"/>
    <w:rsid w:val="0060363C"/>
    <w:rsid w:val="00607C7D"/>
    <w:rsid w:val="006463A8"/>
    <w:rsid w:val="0065794F"/>
    <w:rsid w:val="00662585"/>
    <w:rsid w:val="006814CD"/>
    <w:rsid w:val="006914C4"/>
    <w:rsid w:val="006C4C5D"/>
    <w:rsid w:val="0070270B"/>
    <w:rsid w:val="00702A70"/>
    <w:rsid w:val="00706CD9"/>
    <w:rsid w:val="00716152"/>
    <w:rsid w:val="0072063A"/>
    <w:rsid w:val="007444D3"/>
    <w:rsid w:val="0078303A"/>
    <w:rsid w:val="00784ED9"/>
    <w:rsid w:val="007940B6"/>
    <w:rsid w:val="007A04A2"/>
    <w:rsid w:val="007F38CF"/>
    <w:rsid w:val="00815742"/>
    <w:rsid w:val="00873A88"/>
    <w:rsid w:val="008F22F4"/>
    <w:rsid w:val="009248B7"/>
    <w:rsid w:val="00942F74"/>
    <w:rsid w:val="00966208"/>
    <w:rsid w:val="0097661F"/>
    <w:rsid w:val="00976C78"/>
    <w:rsid w:val="00983FAE"/>
    <w:rsid w:val="00996477"/>
    <w:rsid w:val="009B3160"/>
    <w:rsid w:val="009C447F"/>
    <w:rsid w:val="00A0193C"/>
    <w:rsid w:val="00A34AFF"/>
    <w:rsid w:val="00A36670"/>
    <w:rsid w:val="00AD13EC"/>
    <w:rsid w:val="00AD1B54"/>
    <w:rsid w:val="00AE6A99"/>
    <w:rsid w:val="00B14207"/>
    <w:rsid w:val="00B605B7"/>
    <w:rsid w:val="00B62676"/>
    <w:rsid w:val="00B65771"/>
    <w:rsid w:val="00B80554"/>
    <w:rsid w:val="00B91D41"/>
    <w:rsid w:val="00B97003"/>
    <w:rsid w:val="00BB03CA"/>
    <w:rsid w:val="00BB192D"/>
    <w:rsid w:val="00C016D3"/>
    <w:rsid w:val="00C05B51"/>
    <w:rsid w:val="00C06C60"/>
    <w:rsid w:val="00C362E4"/>
    <w:rsid w:val="00C43FF7"/>
    <w:rsid w:val="00C503A7"/>
    <w:rsid w:val="00C87C22"/>
    <w:rsid w:val="00C909CC"/>
    <w:rsid w:val="00C948A4"/>
    <w:rsid w:val="00C94AFB"/>
    <w:rsid w:val="00CA595E"/>
    <w:rsid w:val="00CC5A1A"/>
    <w:rsid w:val="00CF21FB"/>
    <w:rsid w:val="00D03C95"/>
    <w:rsid w:val="00D0540F"/>
    <w:rsid w:val="00D24092"/>
    <w:rsid w:val="00D33288"/>
    <w:rsid w:val="00D44641"/>
    <w:rsid w:val="00D44999"/>
    <w:rsid w:val="00D703E2"/>
    <w:rsid w:val="00D84F9C"/>
    <w:rsid w:val="00D909A7"/>
    <w:rsid w:val="00DF0332"/>
    <w:rsid w:val="00E074C8"/>
    <w:rsid w:val="00E3277A"/>
    <w:rsid w:val="00E36EF9"/>
    <w:rsid w:val="00E518EA"/>
    <w:rsid w:val="00E803C3"/>
    <w:rsid w:val="00E94D6D"/>
    <w:rsid w:val="00E97AC5"/>
    <w:rsid w:val="00EC28A2"/>
    <w:rsid w:val="00ED16E7"/>
    <w:rsid w:val="00EE7AB1"/>
    <w:rsid w:val="00F04493"/>
    <w:rsid w:val="00F15959"/>
    <w:rsid w:val="00F3786E"/>
    <w:rsid w:val="00F832F6"/>
    <w:rsid w:val="00F96BA3"/>
    <w:rsid w:val="00FB7043"/>
    <w:rsid w:val="00FC0D29"/>
    <w:rsid w:val="00FC0D54"/>
    <w:rsid w:val="00FD0F6D"/>
    <w:rsid w:val="00FD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EAFC5"/>
  <w15:chartTrackingRefBased/>
  <w15:docId w15:val="{B1C5D603-AC97-4271-9C26-C3DEFE0AB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83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B4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B499C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EE7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5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6EDF2-9464-429E-A945-BBD577769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A809B321.dotm</Template>
  <TotalTime>0</TotalTime>
  <Pages>1</Pages>
  <Words>483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Lageder, Manuela</dc:creator>
  <cp:keywords/>
  <dc:description/>
  <cp:lastModifiedBy>Lageder, Manuela</cp:lastModifiedBy>
  <cp:revision>14</cp:revision>
  <cp:lastPrinted>2018-05-23T14:08:00Z</cp:lastPrinted>
  <dcterms:created xsi:type="dcterms:W3CDTF">2018-05-23T13:02:00Z</dcterms:created>
  <dcterms:modified xsi:type="dcterms:W3CDTF">2018-05-29T13:25:00Z</dcterms:modified>
</cp:coreProperties>
</file>